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20" w:rsidRDefault="00760D20">
      <w:pPr>
        <w:rPr>
          <w:rFonts w:ascii="方正小标宋简体" w:eastAsia="方正小标宋简体" w:hAnsi="方正小标宋简体" w:cs="方正小标宋简体"/>
          <w:sz w:val="22"/>
          <w:szCs w:val="22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22"/>
          <w:szCs w:val="22"/>
        </w:rPr>
        <w:t>附件</w:t>
      </w:r>
      <w:r>
        <w:rPr>
          <w:rFonts w:ascii="方正小标宋简体" w:eastAsia="方正小标宋简体" w:hAnsi="方正小标宋简体" w:cs="方正小标宋简体"/>
          <w:sz w:val="22"/>
          <w:szCs w:val="22"/>
        </w:rPr>
        <w:t xml:space="preserve">2 </w:t>
      </w:r>
    </w:p>
    <w:bookmarkEnd w:id="0"/>
    <w:p w:rsidR="00760D20" w:rsidRPr="00A41DA5" w:rsidRDefault="00760D20" w:rsidP="007E1D24">
      <w:pPr>
        <w:spacing w:line="600" w:lineRule="exact"/>
        <w:jc w:val="center"/>
        <w:rPr>
          <w:rFonts w:ascii="宋体" w:cs="宋体"/>
          <w:b/>
          <w:bCs/>
          <w:sz w:val="40"/>
          <w:szCs w:val="40"/>
        </w:rPr>
      </w:pPr>
      <w:r w:rsidRPr="00A41DA5">
        <w:rPr>
          <w:rFonts w:ascii="宋体" w:hAnsi="宋体" w:cs="宋体" w:hint="eastAsia"/>
          <w:b/>
          <w:bCs/>
          <w:sz w:val="40"/>
          <w:szCs w:val="40"/>
        </w:rPr>
        <w:t>全国交通运输行业文明单位</w:t>
      </w:r>
    </w:p>
    <w:p w:rsidR="00760D20" w:rsidRPr="00A41DA5" w:rsidRDefault="00760D20" w:rsidP="007E1D24">
      <w:pPr>
        <w:spacing w:line="600" w:lineRule="exact"/>
        <w:jc w:val="center"/>
        <w:rPr>
          <w:rFonts w:ascii="宋体" w:cs="宋体"/>
          <w:b/>
          <w:bCs/>
          <w:sz w:val="40"/>
          <w:szCs w:val="40"/>
        </w:rPr>
      </w:pPr>
      <w:r w:rsidRPr="00A41DA5">
        <w:rPr>
          <w:rFonts w:ascii="宋体" w:hAnsi="宋体" w:cs="宋体" w:hint="eastAsia"/>
          <w:b/>
          <w:bCs/>
          <w:sz w:val="40"/>
          <w:szCs w:val="40"/>
        </w:rPr>
        <w:t>文明示范窗口申报表</w:t>
      </w:r>
    </w:p>
    <w:p w:rsidR="00760D20" w:rsidRDefault="00760D20">
      <w:pPr>
        <w:jc w:val="center"/>
        <w:rPr>
          <w:rFonts w:ascii="方正小标宋简体" w:eastAsia="方正小标宋简体" w:hAnsi="方正小标宋简体" w:cs="Times New Roman"/>
          <w:sz w:val="13"/>
          <w:szCs w:val="13"/>
        </w:rPr>
      </w:pPr>
    </w:p>
    <w:tbl>
      <w:tblPr>
        <w:tblW w:w="10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2098"/>
        <w:gridCol w:w="3235"/>
        <w:gridCol w:w="2131"/>
        <w:gridCol w:w="2131"/>
      </w:tblGrid>
      <w:tr w:rsidR="00760D20" w:rsidRPr="00C043BC" w:rsidTr="00A41DA5">
        <w:trPr>
          <w:trHeight w:val="669"/>
          <w:jc w:val="center"/>
        </w:trPr>
        <w:tc>
          <w:tcPr>
            <w:tcW w:w="2794" w:type="dxa"/>
            <w:gridSpan w:val="2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申报单位</w:t>
            </w:r>
          </w:p>
        </w:tc>
        <w:tc>
          <w:tcPr>
            <w:tcW w:w="3235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广东江肇高速公路管理中心</w:t>
            </w: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曹春祥</w:t>
            </w:r>
          </w:p>
        </w:tc>
      </w:tr>
      <w:tr w:rsidR="00760D20" w:rsidRPr="00C043BC">
        <w:trPr>
          <w:jc w:val="center"/>
        </w:trPr>
        <w:tc>
          <w:tcPr>
            <w:tcW w:w="2794" w:type="dxa"/>
            <w:gridSpan w:val="2"/>
            <w:vMerge w:val="restart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申报单位</w:t>
            </w:r>
          </w:p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主要业务职能</w:t>
            </w:r>
          </w:p>
        </w:tc>
        <w:tc>
          <w:tcPr>
            <w:tcW w:w="3235" w:type="dxa"/>
            <w:vMerge w:val="restart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江肇</w:t>
            </w: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高速公路收费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、路政、养护管理</w:t>
            </w: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职工总数</w:t>
            </w: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/>
                <w:sz w:val="24"/>
                <w:szCs w:val="24"/>
              </w:rPr>
              <w:t>530</w:t>
            </w: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人</w:t>
            </w:r>
          </w:p>
        </w:tc>
      </w:tr>
      <w:tr w:rsidR="00760D20" w:rsidRPr="00C043BC">
        <w:trPr>
          <w:trHeight w:val="440"/>
          <w:jc w:val="center"/>
        </w:trPr>
        <w:tc>
          <w:tcPr>
            <w:tcW w:w="2794" w:type="dxa"/>
            <w:gridSpan w:val="2"/>
            <w:vMerge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5" w:type="dxa"/>
            <w:vMerge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党员人数</w:t>
            </w:r>
          </w:p>
        </w:tc>
        <w:tc>
          <w:tcPr>
            <w:tcW w:w="2131" w:type="dxa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/>
                <w:sz w:val="24"/>
                <w:szCs w:val="24"/>
              </w:rPr>
              <w:t>33</w:t>
            </w:r>
            <w:r>
              <w:rPr>
                <w:rFonts w:ascii="仿宋_GB2312" w:eastAsia="仿宋_GB2312" w:hAnsi="仿宋" w:cs="仿宋_GB2312" w:hint="eastAsia"/>
                <w:sz w:val="24"/>
                <w:szCs w:val="24"/>
              </w:rPr>
              <w:t>人</w:t>
            </w:r>
          </w:p>
        </w:tc>
      </w:tr>
      <w:tr w:rsidR="00760D20" w:rsidRPr="00C043BC">
        <w:trPr>
          <w:jc w:val="center"/>
        </w:trPr>
        <w:tc>
          <w:tcPr>
            <w:tcW w:w="2794" w:type="dxa"/>
            <w:gridSpan w:val="2"/>
            <w:vAlign w:val="center"/>
          </w:tcPr>
          <w:p w:rsidR="00760D20" w:rsidRPr="00A41DA5" w:rsidRDefault="00760D20" w:rsidP="00C043B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何时由何部门</w:t>
            </w:r>
          </w:p>
          <w:p w:rsidR="00760D20" w:rsidRPr="00C043BC" w:rsidRDefault="00760D20" w:rsidP="00C043BC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授予何种荣誉称号</w:t>
            </w:r>
          </w:p>
        </w:tc>
        <w:tc>
          <w:tcPr>
            <w:tcW w:w="7497" w:type="dxa"/>
            <w:gridSpan w:val="3"/>
            <w:vAlign w:val="center"/>
          </w:tcPr>
          <w:p w:rsidR="00760D20" w:rsidRPr="00846AF8" w:rsidRDefault="00760D20" w:rsidP="00A41DA5">
            <w:pPr>
              <w:rPr>
                <w:rFonts w:ascii="仿宋_GB2312" w:eastAsia="仿宋_GB2312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2014</w:t>
            </w:r>
            <w:r w:rsidRPr="00846AF8">
              <w:rPr>
                <w:rFonts w:ascii="仿宋_GB2312" w:eastAsia="仿宋_GB2312" w:hAnsi="仿宋" w:cs="仿宋_GB2312" w:hint="eastAsia"/>
              </w:rPr>
              <w:t>年，共青团广东省委授予广东省“青年文明号”称号；</w:t>
            </w:r>
          </w:p>
          <w:p w:rsidR="00760D20" w:rsidRPr="00846AF8" w:rsidRDefault="00760D20" w:rsidP="00A41DA5">
            <w:pPr>
              <w:rPr>
                <w:rFonts w:ascii="仿宋_GB2312" w:eastAsia="仿宋_GB2312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2015</w:t>
            </w:r>
            <w:r w:rsidRPr="00846AF8">
              <w:rPr>
                <w:rFonts w:ascii="仿宋_GB2312" w:eastAsia="仿宋_GB2312" w:hAnsi="仿宋" w:cs="仿宋_GB2312" w:hint="eastAsia"/>
              </w:rPr>
              <w:t>年，广东省总工会授予广东省“模范职工之家”称号；</w:t>
            </w:r>
          </w:p>
          <w:p w:rsidR="00760D20" w:rsidRPr="00846AF8" w:rsidRDefault="00760D20" w:rsidP="00A41DA5">
            <w:pPr>
              <w:rPr>
                <w:rFonts w:ascii="仿宋_GB2312" w:eastAsia="仿宋_GB2312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2015</w:t>
            </w:r>
            <w:r w:rsidRPr="00846AF8">
              <w:rPr>
                <w:rFonts w:ascii="仿宋_GB2312" w:eastAsia="仿宋_GB2312" w:hAnsi="仿宋" w:cs="仿宋_GB2312" w:hint="eastAsia"/>
              </w:rPr>
              <w:t>年，广东省交通运输厅直属机关党委授予“先进基层党组织”；</w:t>
            </w:r>
          </w:p>
          <w:p w:rsidR="00760D20" w:rsidRPr="00846AF8" w:rsidRDefault="00760D20" w:rsidP="00A41DA5">
            <w:pPr>
              <w:rPr>
                <w:rFonts w:ascii="仿宋_GB2312" w:eastAsia="仿宋_GB2312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2015</w:t>
            </w:r>
            <w:r w:rsidRPr="00846AF8">
              <w:rPr>
                <w:rFonts w:ascii="仿宋_GB2312" w:eastAsia="仿宋_GB2312" w:hAnsi="仿宋" w:cs="仿宋_GB2312" w:hint="eastAsia"/>
              </w:rPr>
              <w:t>年，参加全省交通运输路政技能竞赛“团体一等奖”；</w:t>
            </w:r>
          </w:p>
          <w:p w:rsidR="00760D20" w:rsidRPr="00846AF8" w:rsidRDefault="00760D20" w:rsidP="00A41DA5">
            <w:pPr>
              <w:rPr>
                <w:rFonts w:ascii="仿宋_GB2312" w:eastAsia="仿宋_GB2312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2015</w:t>
            </w:r>
            <w:r w:rsidRPr="00846AF8">
              <w:rPr>
                <w:rFonts w:ascii="仿宋_GB2312" w:eastAsia="仿宋_GB2312" w:hAnsi="仿宋" w:cs="仿宋_GB2312" w:hint="eastAsia"/>
              </w:rPr>
              <w:t>年，交通部授予鼎湖、龙口服务区“全国</w:t>
            </w:r>
            <w:r w:rsidRPr="00846AF8">
              <w:rPr>
                <w:rFonts w:ascii="仿宋_GB2312" w:eastAsia="仿宋_GB2312" w:hAnsi="仿宋" w:cs="仿宋_GB2312"/>
              </w:rPr>
              <w:t>400</w:t>
            </w:r>
            <w:r w:rsidRPr="00846AF8">
              <w:rPr>
                <w:rFonts w:ascii="仿宋_GB2312" w:eastAsia="仿宋_GB2312" w:hAnsi="仿宋" w:cs="仿宋_GB2312" w:hint="eastAsia"/>
              </w:rPr>
              <w:t>强优秀服务区”；</w:t>
            </w:r>
          </w:p>
          <w:p w:rsidR="00760D20" w:rsidRPr="00A41DA5" w:rsidRDefault="00760D20">
            <w:pPr>
              <w:rPr>
                <w:rFonts w:ascii="仿宋" w:eastAsia="仿宋" w:hAnsi="仿宋" w:cs="Times New Roman"/>
              </w:rPr>
            </w:pPr>
            <w:r w:rsidRPr="00846AF8">
              <w:rPr>
                <w:rFonts w:ascii="仿宋_GB2312" w:eastAsia="仿宋_GB2312" w:hAnsi="仿宋" w:cs="仿宋_GB2312"/>
              </w:rPr>
              <w:t>2015</w:t>
            </w:r>
            <w:r w:rsidRPr="00846AF8">
              <w:rPr>
                <w:rFonts w:ascii="仿宋_GB2312" w:eastAsia="仿宋_GB2312" w:hAnsi="仿宋" w:cs="仿宋_GB2312" w:hint="eastAsia"/>
              </w:rPr>
              <w:t>年，中华全国总工会授予全国“模范职工之家”。</w:t>
            </w:r>
          </w:p>
        </w:tc>
      </w:tr>
      <w:tr w:rsidR="00760D20" w:rsidRPr="00C043BC" w:rsidTr="00A41DA5">
        <w:trPr>
          <w:trHeight w:val="1831"/>
          <w:jc w:val="center"/>
        </w:trPr>
        <w:tc>
          <w:tcPr>
            <w:tcW w:w="696" w:type="dxa"/>
            <w:vAlign w:val="center"/>
          </w:tcPr>
          <w:p w:rsidR="00760D20" w:rsidRDefault="00760D20" w:rsidP="00A41DA5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主</w:t>
            </w:r>
          </w:p>
          <w:p w:rsidR="00760D20" w:rsidRDefault="00760D20" w:rsidP="00A41DA5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要</w:t>
            </w:r>
          </w:p>
          <w:p w:rsidR="00760D20" w:rsidRDefault="00760D20" w:rsidP="00A41DA5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先</w:t>
            </w:r>
          </w:p>
          <w:p w:rsidR="00760D20" w:rsidRDefault="00760D20" w:rsidP="00A41DA5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进</w:t>
            </w:r>
          </w:p>
          <w:p w:rsidR="00760D20" w:rsidRDefault="00760D20" w:rsidP="00A41DA5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事</w:t>
            </w:r>
          </w:p>
          <w:p w:rsidR="00760D20" w:rsidRPr="00A41DA5" w:rsidRDefault="00760D20" w:rsidP="00A41DA5">
            <w:pPr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9595" w:type="dxa"/>
            <w:gridSpan w:val="4"/>
          </w:tcPr>
          <w:p w:rsidR="00760D20" w:rsidRPr="00A41DA5" w:rsidRDefault="00760D20">
            <w:pPr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注：详细情况另附</w:t>
            </w:r>
            <w:r w:rsidRPr="00A41DA5">
              <w:rPr>
                <w:rFonts w:ascii="仿宋_GB2312" w:eastAsia="仿宋_GB2312" w:hAnsi="仿宋" w:cs="仿宋_GB2312"/>
                <w:sz w:val="24"/>
                <w:szCs w:val="24"/>
              </w:rPr>
              <w:t>1000</w:t>
            </w:r>
            <w:r w:rsidRPr="00A41DA5">
              <w:rPr>
                <w:rFonts w:ascii="仿宋_GB2312" w:eastAsia="仿宋_GB2312" w:hAnsi="仿宋" w:cs="仿宋_GB2312" w:hint="eastAsia"/>
                <w:sz w:val="24"/>
                <w:szCs w:val="24"/>
              </w:rPr>
              <w:t>字左右材料材料。</w:t>
            </w:r>
          </w:p>
        </w:tc>
      </w:tr>
      <w:tr w:rsidR="00760D20" w:rsidRPr="00C043BC" w:rsidTr="00A41DA5">
        <w:trPr>
          <w:trHeight w:val="3073"/>
          <w:jc w:val="center"/>
        </w:trPr>
        <w:tc>
          <w:tcPr>
            <w:tcW w:w="10291" w:type="dxa"/>
            <w:gridSpan w:val="5"/>
          </w:tcPr>
          <w:p w:rsidR="00760D20" w:rsidRPr="00A41DA5" w:rsidRDefault="00760D20">
            <w:pPr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推荐单位（省、市、区）交通运输主管部门，长航局、海事局、救捞局、船级社，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>3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个国家局，部其他京外直属单位，部直属机关党委，中央有关企业意见：</w:t>
            </w:r>
          </w:p>
          <w:p w:rsidR="00760D20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60D20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60D20" w:rsidRPr="00A41DA5" w:rsidRDefault="00760D20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  <w:p w:rsidR="00760D20" w:rsidRPr="00A41DA5" w:rsidRDefault="00760D20">
            <w:pPr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（章）</w:t>
            </w:r>
          </w:p>
          <w:p w:rsidR="00760D20" w:rsidRPr="00C043BC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                                                            2016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年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月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760D20" w:rsidRPr="00C043BC">
        <w:trPr>
          <w:trHeight w:val="2172"/>
          <w:jc w:val="center"/>
        </w:trPr>
        <w:tc>
          <w:tcPr>
            <w:tcW w:w="10291" w:type="dxa"/>
            <w:gridSpan w:val="5"/>
          </w:tcPr>
          <w:p w:rsidR="00760D20" w:rsidRPr="00A41DA5" w:rsidRDefault="00760D20">
            <w:pPr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交通运输部审批意见：</w:t>
            </w:r>
          </w:p>
          <w:p w:rsidR="00760D20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60D20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60D20" w:rsidRPr="00C043BC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60D20" w:rsidRPr="00A41DA5" w:rsidRDefault="00760D20">
            <w:pPr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C043BC">
              <w:rPr>
                <w:rFonts w:ascii="仿宋" w:eastAsia="仿宋" w:hAnsi="仿宋" w:cs="仿宋"/>
                <w:sz w:val="24"/>
                <w:szCs w:val="24"/>
              </w:rPr>
              <w:t xml:space="preserve">                                                                  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（章）</w:t>
            </w:r>
          </w:p>
          <w:p w:rsidR="00760D20" w:rsidRPr="00C043BC" w:rsidRDefault="00760D20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                                                            2016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年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月</w:t>
            </w:r>
            <w:r w:rsidRPr="00A41DA5">
              <w:rPr>
                <w:rFonts w:ascii="仿宋_GB2312" w:eastAsia="仿宋_GB2312" w:hAnsi="仿宋" w:cs="仿宋_GB2312"/>
                <w:b/>
                <w:bCs/>
                <w:sz w:val="24"/>
                <w:szCs w:val="24"/>
              </w:rPr>
              <w:t xml:space="preserve">   </w:t>
            </w:r>
            <w:r w:rsidRPr="00A41DA5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760D20" w:rsidRDefault="00760D20" w:rsidP="00A41DA5">
      <w:pPr>
        <w:rPr>
          <w:rFonts w:ascii="仿宋" w:eastAsia="仿宋" w:hAnsi="仿宋" w:cs="Times New Roman"/>
          <w:sz w:val="32"/>
          <w:szCs w:val="32"/>
        </w:rPr>
      </w:pPr>
    </w:p>
    <w:sectPr w:rsidR="00760D20" w:rsidSect="00E520FD">
      <w:pgSz w:w="11906" w:h="16838"/>
      <w:pgMar w:top="1020" w:right="1800" w:bottom="953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0FD"/>
    <w:rsid w:val="001C1FFC"/>
    <w:rsid w:val="00760D20"/>
    <w:rsid w:val="007E1D24"/>
    <w:rsid w:val="00846AF8"/>
    <w:rsid w:val="00A41DA5"/>
    <w:rsid w:val="00AA3A90"/>
    <w:rsid w:val="00AD2EBB"/>
    <w:rsid w:val="00BE4CC3"/>
    <w:rsid w:val="00C043BC"/>
    <w:rsid w:val="00E520FD"/>
    <w:rsid w:val="00EE36DE"/>
    <w:rsid w:val="01B4655C"/>
    <w:rsid w:val="03400A30"/>
    <w:rsid w:val="035726C5"/>
    <w:rsid w:val="04883AB6"/>
    <w:rsid w:val="05AC269A"/>
    <w:rsid w:val="060E32B0"/>
    <w:rsid w:val="069D1C43"/>
    <w:rsid w:val="0F2F4D1E"/>
    <w:rsid w:val="131C5010"/>
    <w:rsid w:val="15AC5EF8"/>
    <w:rsid w:val="16F72748"/>
    <w:rsid w:val="183C03A3"/>
    <w:rsid w:val="18CE4DC9"/>
    <w:rsid w:val="1C1F4096"/>
    <w:rsid w:val="1C3B029E"/>
    <w:rsid w:val="1D981944"/>
    <w:rsid w:val="23877A8C"/>
    <w:rsid w:val="260B60CA"/>
    <w:rsid w:val="27C501D1"/>
    <w:rsid w:val="2CEB2A17"/>
    <w:rsid w:val="30C255EC"/>
    <w:rsid w:val="31A14515"/>
    <w:rsid w:val="329B3BEF"/>
    <w:rsid w:val="35212BBC"/>
    <w:rsid w:val="35A9107D"/>
    <w:rsid w:val="35AB61EC"/>
    <w:rsid w:val="374759B3"/>
    <w:rsid w:val="3A0851C6"/>
    <w:rsid w:val="3B03472F"/>
    <w:rsid w:val="403B0B7D"/>
    <w:rsid w:val="41732C79"/>
    <w:rsid w:val="44B03EED"/>
    <w:rsid w:val="46815488"/>
    <w:rsid w:val="48FB5799"/>
    <w:rsid w:val="4AB11C58"/>
    <w:rsid w:val="4CE3188F"/>
    <w:rsid w:val="4D5E48A4"/>
    <w:rsid w:val="4D6C6671"/>
    <w:rsid w:val="4D9B0EAD"/>
    <w:rsid w:val="5F410F33"/>
    <w:rsid w:val="5FFE45DA"/>
    <w:rsid w:val="615D1D4C"/>
    <w:rsid w:val="62DB1C39"/>
    <w:rsid w:val="686C6633"/>
    <w:rsid w:val="6BE332B3"/>
    <w:rsid w:val="73706D8A"/>
    <w:rsid w:val="73D120B4"/>
    <w:rsid w:val="77DA2662"/>
    <w:rsid w:val="79521A21"/>
    <w:rsid w:val="7D516BE4"/>
    <w:rsid w:val="7F96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F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20FD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107</Words>
  <Characters>615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张辉</cp:lastModifiedBy>
  <cp:revision>4</cp:revision>
  <dcterms:created xsi:type="dcterms:W3CDTF">2014-10-29T12:08:00Z</dcterms:created>
  <dcterms:modified xsi:type="dcterms:W3CDTF">2016-05-16T06:47:00Z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